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7F3A22" w14:textId="77777777" w:rsidR="008B1E15" w:rsidRDefault="008B1E15" w:rsidP="008B1E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NEWEMAN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3E60C95" w14:textId="77777777" w:rsidR="008B1E15" w:rsidRDefault="008B1E15" w:rsidP="008B1E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Geldeston</w:t>
      </w:r>
      <w:proofErr w:type="spellEnd"/>
      <w:r>
        <w:rPr>
          <w:rFonts w:ascii="Times New Roman" w:hAnsi="Times New Roman" w:cs="Times New Roman"/>
        </w:rPr>
        <w:t>, Norfolk.</w:t>
      </w:r>
    </w:p>
    <w:p w14:paraId="3B7D8EFD" w14:textId="77777777" w:rsidR="008B1E15" w:rsidRDefault="008B1E15" w:rsidP="008B1E15">
      <w:pPr>
        <w:rPr>
          <w:rFonts w:ascii="Times New Roman" w:hAnsi="Times New Roman" w:cs="Times New Roman"/>
        </w:rPr>
      </w:pPr>
    </w:p>
    <w:p w14:paraId="5AE35819" w14:textId="77777777" w:rsidR="008B1E15" w:rsidRDefault="008B1E15" w:rsidP="008B1E15">
      <w:pPr>
        <w:rPr>
          <w:rFonts w:ascii="Times New Roman" w:hAnsi="Times New Roman" w:cs="Times New Roman"/>
        </w:rPr>
      </w:pPr>
    </w:p>
    <w:p w14:paraId="5EB7AF44" w14:textId="77777777" w:rsidR="008B1E15" w:rsidRDefault="008B1E15" w:rsidP="008B1E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12 others made a plaint of trespass and contempt against Sir Terry </w:t>
      </w:r>
    </w:p>
    <w:p w14:paraId="47CBAB07" w14:textId="77777777" w:rsidR="008B1E15" w:rsidRDefault="008B1E15" w:rsidP="008B1E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Robsart</w:t>
      </w:r>
      <w:proofErr w:type="spellEnd"/>
      <w:r>
        <w:rPr>
          <w:rFonts w:ascii="Times New Roman" w:hAnsi="Times New Roman" w:cs="Times New Roman"/>
        </w:rPr>
        <w:t xml:space="preserve"> of Norwich(q.v.).</w:t>
      </w:r>
    </w:p>
    <w:p w14:paraId="6B6D17E3" w14:textId="77777777" w:rsidR="008B1E15" w:rsidRDefault="008B1E15" w:rsidP="008B1E15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8207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33A5254" w14:textId="77777777" w:rsidR="008B1E15" w:rsidRDefault="008B1E15" w:rsidP="008B1E15">
      <w:pPr>
        <w:rPr>
          <w:rFonts w:ascii="Times New Roman" w:hAnsi="Times New Roman" w:cs="Times New Roman"/>
        </w:rPr>
      </w:pPr>
    </w:p>
    <w:p w14:paraId="7F754BE2" w14:textId="77777777" w:rsidR="008B1E15" w:rsidRDefault="008B1E15" w:rsidP="008B1E15">
      <w:pPr>
        <w:rPr>
          <w:rFonts w:ascii="Times New Roman" w:hAnsi="Times New Roman" w:cs="Times New Roman"/>
        </w:rPr>
      </w:pPr>
    </w:p>
    <w:p w14:paraId="51ED2878" w14:textId="77777777" w:rsidR="008B1E15" w:rsidRDefault="008B1E15" w:rsidP="008B1E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July 2018</w:t>
      </w:r>
    </w:p>
    <w:p w14:paraId="315B5DE2" w14:textId="77777777" w:rsidR="006B2F86" w:rsidRPr="00E71FC3" w:rsidRDefault="008B1E1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D66E4" w14:textId="77777777" w:rsidR="008B1E15" w:rsidRDefault="008B1E15" w:rsidP="00E71FC3">
      <w:r>
        <w:separator/>
      </w:r>
    </w:p>
  </w:endnote>
  <w:endnote w:type="continuationSeparator" w:id="0">
    <w:p w14:paraId="47B0F47E" w14:textId="77777777" w:rsidR="008B1E15" w:rsidRDefault="008B1E1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9713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D75B4" w14:textId="77777777" w:rsidR="008B1E15" w:rsidRDefault="008B1E15" w:rsidP="00E71FC3">
      <w:r>
        <w:separator/>
      </w:r>
    </w:p>
  </w:footnote>
  <w:footnote w:type="continuationSeparator" w:id="0">
    <w:p w14:paraId="7E4DAB7E" w14:textId="77777777" w:rsidR="008B1E15" w:rsidRDefault="008B1E1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E15"/>
    <w:rsid w:val="001A7C09"/>
    <w:rsid w:val="00577BD5"/>
    <w:rsid w:val="00656CBA"/>
    <w:rsid w:val="006A1F77"/>
    <w:rsid w:val="00733BE7"/>
    <w:rsid w:val="008B1E1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F7C37"/>
  <w15:chartTrackingRefBased/>
  <w15:docId w15:val="{63B1BE4E-596F-4985-904C-FD1509266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B1E1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B1E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2018-08-14T18:50:00Z</dcterms:created>
  <dcterms:modified xsi:type="dcterms:W3CDTF">2018-08-14T18:50:00Z</dcterms:modified>
</cp:coreProperties>
</file>